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575E7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平顶山市景胜人力资源服务有限公司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534860B5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平顶山市景胜人力资源服务有限公司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职业中介活动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民营</w:t>
      </w:r>
    </w:p>
    <w:p w14:paraId="542CBE2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人力资源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王朝阳</w:t>
      </w:r>
      <w:bookmarkStart w:id="0" w:name="_GoBack"/>
      <w:bookmarkEnd w:id="0"/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18137591586（王经理）</w:t>
      </w:r>
    </w:p>
    <w:p w14:paraId="746F21F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          19939071109 (梁经理）       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459570093@qq.com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普工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,技工，质检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电子厂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300人，新能源企业500人，食品厂200人，汽配厂100人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16-55周岁，男女不限，身体健康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月薪5000-7500元左右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企业管吃管住</w:t>
      </w:r>
    </w:p>
    <w:p w14:paraId="1619667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长白班，两班倒可选择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安徽，浙江，江苏，深圳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87E57AE"/>
    <w:rsid w:val="10ED5D1E"/>
    <w:rsid w:val="1959028A"/>
    <w:rsid w:val="19F73A90"/>
    <w:rsid w:val="21681610"/>
    <w:rsid w:val="232F3BDB"/>
    <w:rsid w:val="26E848A3"/>
    <w:rsid w:val="2F7D3578"/>
    <w:rsid w:val="320F470F"/>
    <w:rsid w:val="338C0DA0"/>
    <w:rsid w:val="40F65EB2"/>
    <w:rsid w:val="419B0120"/>
    <w:rsid w:val="434D53A5"/>
    <w:rsid w:val="47F16FD6"/>
    <w:rsid w:val="4B972761"/>
    <w:rsid w:val="4F421746"/>
    <w:rsid w:val="537C75C9"/>
    <w:rsid w:val="53BE2139"/>
    <w:rsid w:val="548250F0"/>
    <w:rsid w:val="55C83F55"/>
    <w:rsid w:val="58DB6CD4"/>
    <w:rsid w:val="5A565902"/>
    <w:rsid w:val="5E7B6072"/>
    <w:rsid w:val="606D5311"/>
    <w:rsid w:val="65DF7832"/>
    <w:rsid w:val="67137642"/>
    <w:rsid w:val="694C29AA"/>
    <w:rsid w:val="6D066BB0"/>
    <w:rsid w:val="6D535020"/>
    <w:rsid w:val="6E8D1AC5"/>
    <w:rsid w:val="71466CD7"/>
    <w:rsid w:val="721005CB"/>
    <w:rsid w:val="7AAC4A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207</Words>
  <Characters>262</Characters>
  <Lines>0</Lines>
  <Paragraphs>0</Paragraphs>
  <TotalTime>1</TotalTime>
  <ScaleCrop>false</ScaleCrop>
  <LinksUpToDate>false</LinksUpToDate>
  <CharactersWithSpaces>363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2026-01-26T08:20:43Z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E8B62CE49B3C498C87F56F2393890067_13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